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3BBF877C" w:rsidR="00085CCB" w:rsidRPr="00AC42B0" w:rsidRDefault="005F0BCA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1 </w:t>
      </w:r>
      <w:r w:rsidR="00085CCB" w:rsidRPr="00AC42B0">
        <w:rPr>
          <w:b/>
          <w:sz w:val="26"/>
          <w:szCs w:val="26"/>
        </w:rPr>
        <w:t xml:space="preserve">Izjava člana </w:t>
      </w:r>
      <w:r w:rsidR="00085CCB">
        <w:rPr>
          <w:b/>
          <w:sz w:val="26"/>
          <w:szCs w:val="26"/>
        </w:rPr>
        <w:t>projektne skupine in pooblastilo</w:t>
      </w:r>
      <w:r w:rsidR="00085CCB"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77777777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72C2BDE1" w:rsidR="00085CCB" w:rsidRPr="00841F50" w:rsidRDefault="00085CCB" w:rsidP="000549D9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8758DE">
        <w:t>12</w:t>
      </w:r>
      <w:r w:rsidRPr="00841F50">
        <w:t>/202</w:t>
      </w:r>
      <w:r w:rsidR="008758DE">
        <w:t>4</w:t>
      </w:r>
      <w:r w:rsidRPr="00841F50">
        <w:t xml:space="preserve">, katerega predmet je </w:t>
      </w:r>
      <w:r w:rsidR="008758DE">
        <w:t>»</w:t>
      </w:r>
      <w:bookmarkStart w:id="0" w:name="_Hlk163203020"/>
      <w:r w:rsidR="008758DE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bookmarkEnd w:id="0"/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4A144956" w:rsidR="00085CCB" w:rsidRPr="00A72F52" w:rsidRDefault="00085CCB" w:rsidP="00A72F52">
      <w:pPr>
        <w:spacing w:line="0" w:lineRule="atLeast"/>
        <w:rPr>
          <w:bCs/>
        </w:rPr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 – podatki o izobrazbi - v postopku oddaj</w:t>
      </w:r>
      <w:r w:rsidR="00A927B5" w:rsidRPr="00A72F52">
        <w:rPr>
          <w:bCs/>
        </w:rPr>
        <w:t xml:space="preserve">e javnega naročila z oznako JN </w:t>
      </w:r>
      <w:r w:rsidR="00BE30FB">
        <w:rPr>
          <w:bCs/>
        </w:rPr>
        <w:t>12</w:t>
      </w:r>
      <w:r w:rsidRPr="00A72F52">
        <w:rPr>
          <w:bCs/>
        </w:rPr>
        <w:t>/202</w:t>
      </w:r>
      <w:r w:rsidR="00BE30FB">
        <w:rPr>
          <w:bCs/>
        </w:rPr>
        <w:t>4</w:t>
      </w:r>
      <w:r w:rsidRPr="00A72F52">
        <w:rPr>
          <w:bCs/>
        </w:rPr>
        <w:t>, katerega predmet</w:t>
      </w:r>
      <w:bookmarkStart w:id="1" w:name="_Hlk519492597"/>
      <w:r w:rsidRPr="00A72F52">
        <w:rPr>
          <w:bCs/>
        </w:rPr>
        <w:t xml:space="preserve"> je </w:t>
      </w:r>
      <w:r w:rsidR="00BE30FB">
        <w:t>»Vrednotenje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drog«</w:t>
      </w:r>
      <w:r w:rsidRPr="00A72F52">
        <w:rPr>
          <w:bCs/>
        </w:rPr>
        <w:t>, lahko</w:t>
      </w:r>
      <w:bookmarkEnd w:id="1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2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3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4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5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6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6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9FD9" w14:textId="77777777" w:rsidR="00A54BD1" w:rsidRDefault="00A54BD1">
      <w:r>
        <w:separator/>
      </w:r>
    </w:p>
  </w:endnote>
  <w:endnote w:type="continuationSeparator" w:id="0">
    <w:p w14:paraId="51E22E81" w14:textId="77777777" w:rsidR="00A54BD1" w:rsidRDefault="00A5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B3A4" w14:textId="77777777" w:rsidR="00A54BD1" w:rsidRDefault="00A54BD1">
      <w:r>
        <w:separator/>
      </w:r>
    </w:p>
  </w:footnote>
  <w:footnote w:type="continuationSeparator" w:id="0">
    <w:p w14:paraId="70E74E4A" w14:textId="77777777" w:rsidR="00A54BD1" w:rsidRDefault="00A54BD1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14</TotalTime>
  <Pages>1</Pages>
  <Words>263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2151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28</cp:revision>
  <cp:lastPrinted>2014-11-11T11:21:00Z</cp:lastPrinted>
  <dcterms:created xsi:type="dcterms:W3CDTF">2023-07-14T11:55:00Z</dcterms:created>
  <dcterms:modified xsi:type="dcterms:W3CDTF">2024-04-05T08:21:00Z</dcterms:modified>
</cp:coreProperties>
</file>